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01DFA" w14:textId="77777777" w:rsidR="00006876" w:rsidRDefault="00006876" w:rsidP="00006876">
      <w:pPr>
        <w:pStyle w:val="NoSpacing"/>
      </w:pPr>
      <w:r>
        <w:rPr>
          <w:u w:val="single"/>
        </w:rPr>
        <w:t>John RYSOME</w:t>
      </w:r>
      <w:r>
        <w:t xml:space="preserve">    </w:t>
      </w:r>
      <w:proofErr w:type="gramStart"/>
      <w:r>
        <w:t xml:space="preserve">   (</w:t>
      </w:r>
      <w:proofErr w:type="gramEnd"/>
      <w:r>
        <w:t>fl.1477)</w:t>
      </w:r>
    </w:p>
    <w:p w14:paraId="490ADADC" w14:textId="433F15D2" w:rsidR="00006876" w:rsidRDefault="00006876" w:rsidP="00006876">
      <w:pPr>
        <w:pStyle w:val="NoSpacing"/>
      </w:pPr>
      <w:r>
        <w:t>of Haltemprice Priory, York.</w:t>
      </w:r>
    </w:p>
    <w:p w14:paraId="6634FAB2" w14:textId="77777777" w:rsidR="00BA46DD" w:rsidRDefault="00BA46DD" w:rsidP="00006876">
      <w:pPr>
        <w:pStyle w:val="NoSpacing"/>
      </w:pPr>
    </w:p>
    <w:p w14:paraId="407AF7FF" w14:textId="77777777" w:rsidR="00006876" w:rsidRDefault="00006876" w:rsidP="00006876">
      <w:pPr>
        <w:pStyle w:val="NoSpacing"/>
      </w:pPr>
    </w:p>
    <w:p w14:paraId="4888D5D1" w14:textId="4F59658D" w:rsidR="00006876" w:rsidRDefault="00006876" w:rsidP="00006876">
      <w:pPr>
        <w:pStyle w:val="NoSpacing"/>
      </w:pPr>
    </w:p>
    <w:p w14:paraId="2B000140" w14:textId="77777777" w:rsidR="00F50D33" w:rsidRDefault="00F50D33" w:rsidP="00F50D33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3A3CC805" w14:textId="77777777" w:rsidR="00F50D33" w:rsidRDefault="00F50D33" w:rsidP="00F50D33">
      <w:pPr>
        <w:pStyle w:val="NoSpacing"/>
      </w:pPr>
      <w:r>
        <w:tab/>
      </w:r>
      <w:r>
        <w:tab/>
        <w:t>York, by William Egremont, Bishop of Dromore(q.v.).</w:t>
      </w:r>
    </w:p>
    <w:p w14:paraId="3399B6A1" w14:textId="37980BFC" w:rsidR="00F50D33" w:rsidRDefault="00F50D33" w:rsidP="00006876">
      <w:pPr>
        <w:pStyle w:val="NoSpacing"/>
      </w:pPr>
      <w:r>
        <w:tab/>
      </w:r>
      <w:r>
        <w:tab/>
        <w:t>(“York Clergy Ordinations 1475-1500” ed. David M. Smith p.27)</w:t>
      </w:r>
    </w:p>
    <w:p w14:paraId="447F8725" w14:textId="77777777" w:rsidR="00006876" w:rsidRDefault="00006876" w:rsidP="00006876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6B707692" w14:textId="77777777" w:rsidR="00006876" w:rsidRDefault="00006876" w:rsidP="00006876">
      <w:pPr>
        <w:pStyle w:val="NoSpacing"/>
      </w:pPr>
      <w:r>
        <w:tab/>
      </w:r>
      <w:r>
        <w:tab/>
        <w:t>York, by William Egremont, Bishop of Dromore(q.v.).</w:t>
      </w:r>
    </w:p>
    <w:p w14:paraId="5481C0F7" w14:textId="77777777" w:rsidR="00006876" w:rsidRDefault="00006876" w:rsidP="00006876">
      <w:pPr>
        <w:pStyle w:val="NoSpacing"/>
      </w:pPr>
      <w:r>
        <w:tab/>
      </w:r>
      <w:r>
        <w:tab/>
        <w:t>(“York Clergy Ordinations 1475-1500” ed. David M. Smith p.31)</w:t>
      </w:r>
    </w:p>
    <w:p w14:paraId="10D49C60" w14:textId="77777777" w:rsidR="00006876" w:rsidRDefault="00006876" w:rsidP="00006876">
      <w:pPr>
        <w:pStyle w:val="NoSpacing"/>
      </w:pPr>
    </w:p>
    <w:p w14:paraId="477FBDC8" w14:textId="77777777" w:rsidR="00006876" w:rsidRDefault="00006876" w:rsidP="00006876">
      <w:pPr>
        <w:pStyle w:val="NoSpacing"/>
      </w:pPr>
    </w:p>
    <w:p w14:paraId="0AA07042" w14:textId="5F1085E8" w:rsidR="00006876" w:rsidRDefault="00006876" w:rsidP="00006876">
      <w:pPr>
        <w:pStyle w:val="NoSpacing"/>
      </w:pPr>
      <w:r>
        <w:t>3 December 2019</w:t>
      </w:r>
    </w:p>
    <w:p w14:paraId="17EDFA70" w14:textId="5CB0E998" w:rsidR="00F50D33" w:rsidRPr="00481F54" w:rsidRDefault="00F50D33" w:rsidP="00006876">
      <w:pPr>
        <w:pStyle w:val="NoSpacing"/>
      </w:pPr>
      <w:r>
        <w:t>13 May 2020</w:t>
      </w:r>
    </w:p>
    <w:p w14:paraId="3EA42AA9" w14:textId="47FF5C35" w:rsidR="006B2F86" w:rsidRPr="00006876" w:rsidRDefault="00F50D33" w:rsidP="00E71FC3">
      <w:pPr>
        <w:pStyle w:val="NoSpacing"/>
      </w:pPr>
    </w:p>
    <w:sectPr w:rsidR="006B2F86" w:rsidRPr="000068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D953F" w14:textId="77777777" w:rsidR="00006876" w:rsidRDefault="00006876" w:rsidP="00E71FC3">
      <w:pPr>
        <w:spacing w:after="0" w:line="240" w:lineRule="auto"/>
      </w:pPr>
      <w:r>
        <w:separator/>
      </w:r>
    </w:p>
  </w:endnote>
  <w:endnote w:type="continuationSeparator" w:id="0">
    <w:p w14:paraId="7C1E4FFB" w14:textId="77777777" w:rsidR="00006876" w:rsidRDefault="000068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E46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46806" w14:textId="77777777" w:rsidR="00006876" w:rsidRDefault="00006876" w:rsidP="00E71FC3">
      <w:pPr>
        <w:spacing w:after="0" w:line="240" w:lineRule="auto"/>
      </w:pPr>
      <w:r>
        <w:separator/>
      </w:r>
    </w:p>
  </w:footnote>
  <w:footnote w:type="continuationSeparator" w:id="0">
    <w:p w14:paraId="07904A6B" w14:textId="77777777" w:rsidR="00006876" w:rsidRDefault="000068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76"/>
    <w:rsid w:val="00006876"/>
    <w:rsid w:val="001A7C09"/>
    <w:rsid w:val="00577BD5"/>
    <w:rsid w:val="00656CBA"/>
    <w:rsid w:val="006A1F77"/>
    <w:rsid w:val="00733BE7"/>
    <w:rsid w:val="00AB52E8"/>
    <w:rsid w:val="00B16D3F"/>
    <w:rsid w:val="00BA46DD"/>
    <w:rsid w:val="00BB41AC"/>
    <w:rsid w:val="00E71FC3"/>
    <w:rsid w:val="00EF4813"/>
    <w:rsid w:val="00F5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9AE1"/>
  <w15:chartTrackingRefBased/>
  <w15:docId w15:val="{E9B490B3-0073-4A62-AE40-BDAF2BCB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2019-12-03T11:06:00Z</dcterms:created>
  <dcterms:modified xsi:type="dcterms:W3CDTF">2020-05-13T09:53:00Z</dcterms:modified>
</cp:coreProperties>
</file>